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F1504" w:rsidR="00B92B86" w:rsidP="0049749B" w:rsidRDefault="00B92B86" w14:paraId="5f72ceb" w14:textId="5f72ceb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0F150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0F150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0F1504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0F1504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0F1504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0F1504" w:rsidR="00340399" w:rsidTr="001D0E8B">
        <w:trPr>
          <w:jc w:val="right"/>
        </w:trPr>
        <w:tc>
          <w:tcPr>
            <w:tcW w:w="4320" w:type="dxa"/>
          </w:tcPr>
          <w:p w:rsidRPr="000F1504" w:rsidR="00340399" w:rsidP="00CB5C9D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0F1504">
              <w:rPr>
                <w:rFonts w:ascii="Arial" w:hAnsi="Arial" w:cs="Arial"/>
              </w:rPr>
              <w:t>Poslovni b</w:t>
            </w:r>
            <w:r w:rsidRPr="000F1504" w:rsidR="0092437B">
              <w:rPr>
                <w:rFonts w:ascii="Arial" w:hAnsi="Arial" w:cs="Arial"/>
              </w:rPr>
              <w:t xml:space="preserve">roj: </w:t>
            </w:r>
            <w:r w:rsidRPr="000F1504" w:rsidR="00797FF7">
              <w:rPr>
                <w:rFonts w:ascii="Arial" w:hAnsi="Arial" w:cs="Arial"/>
              </w:rPr>
              <w:t>1</w:t>
            </w:r>
            <w:r w:rsidRPr="000F1504" w:rsidR="00DD3653">
              <w:rPr>
                <w:rFonts w:ascii="Arial" w:hAnsi="Arial" w:cs="Arial"/>
              </w:rPr>
              <w:t>0</w:t>
            </w:r>
            <w:r w:rsidRPr="000F1504">
              <w:rPr>
                <w:rFonts w:ascii="Arial" w:hAnsi="Arial" w:cs="Arial"/>
              </w:rPr>
              <w:t xml:space="preserve"> </w:t>
            </w:r>
            <w:r w:rsidRPr="000F1504" w:rsidR="00F65D4C">
              <w:rPr>
                <w:rFonts w:ascii="Arial" w:hAnsi="Arial" w:cs="Arial"/>
              </w:rPr>
              <w:t>St</w:t>
            </w:r>
            <w:r w:rsidRPr="000F1504" w:rsidR="0092437B">
              <w:rPr>
                <w:rFonts w:ascii="Arial" w:hAnsi="Arial" w:cs="Arial"/>
              </w:rPr>
              <w:t>-</w:t>
            </w:r>
            <w:r w:rsidR="006C294A">
              <w:rPr>
                <w:rFonts w:ascii="Arial" w:hAnsi="Arial" w:cs="Arial"/>
              </w:rPr>
              <w:t>243</w:t>
            </w:r>
            <w:r w:rsidRPr="000F1504" w:rsidR="00340399">
              <w:rPr>
                <w:rFonts w:ascii="Arial" w:hAnsi="Arial" w:cs="Arial"/>
              </w:rPr>
              <w:t>/</w:t>
            </w:r>
            <w:r w:rsidRPr="000F1504" w:rsidR="00937C8E">
              <w:rPr>
                <w:rFonts w:ascii="Arial" w:hAnsi="Arial" w:cs="Arial"/>
              </w:rPr>
              <w:t>202</w:t>
            </w:r>
            <w:r w:rsidRPr="000F1504" w:rsidR="00E173EC">
              <w:rPr>
                <w:rFonts w:ascii="Arial" w:hAnsi="Arial" w:cs="Arial"/>
              </w:rPr>
              <w:t>1</w:t>
            </w:r>
            <w:r w:rsidRPr="000F1504" w:rsidR="00340399">
              <w:rPr>
                <w:rFonts w:ascii="Arial" w:hAnsi="Arial" w:cs="Arial"/>
              </w:rPr>
              <w:t>-</w:t>
            </w:r>
            <w:r w:rsidR="00CB5C9D">
              <w:rPr>
                <w:rFonts w:ascii="Arial" w:hAnsi="Arial" w:cs="Arial"/>
              </w:rPr>
              <w:t>11</w:t>
            </w:r>
          </w:p>
        </w:tc>
      </w:tr>
    </w:tbl>
    <w:p w:rsidRPr="000F1504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0F1504" w:rsidR="000F1504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F1504" w:rsidR="000F1504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F150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F1504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6C294A" w:rsidP="00F65D4C" w:rsidRDefault="006C294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C294A">
        <w:rPr>
          <w:rFonts w:ascii="Arial" w:hAnsi="Arial" w:eastAsia="Times New Roman" w:cs="Arial"/>
          <w:sz w:val="24"/>
          <w:szCs w:val="24"/>
          <w:lang w:eastAsia="hr-HR"/>
        </w:rPr>
        <w:t>METAL-VURAIĆ d.o.o., Breznički Hum, Breznički Hum 5, OIB:60114446128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0F150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0F150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0F150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6F5E5A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0F1504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6C294A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0F150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F5E5A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F5E5A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6F5E5A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6F5E5A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CB5C9D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B5C9D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CB5C9D" w:rsidR="006F5E5A">
        <w:rPr>
          <w:rFonts w:ascii="Arial" w:hAnsi="Arial" w:eastAsia="Times New Roman" w:cs="Arial"/>
          <w:sz w:val="24"/>
          <w:szCs w:val="24"/>
          <w:lang w:eastAsia="hr-HR"/>
        </w:rPr>
        <w:t xml:space="preserve">vjerovnika </w:t>
      </w:r>
      <w:r w:rsidRPr="00CB5C9D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CB5C9D" w:rsidR="000F1504">
        <w:rPr>
          <w:rFonts w:ascii="Arial" w:hAnsi="Arial" w:eastAsia="Times New Roman" w:cs="Arial"/>
          <w:sz w:val="24"/>
          <w:szCs w:val="24"/>
          <w:lang w:eastAsia="hr-HR"/>
        </w:rPr>
        <w:t xml:space="preserve"> zastupnik </w:t>
      </w:r>
      <w:r w:rsidRPr="00CB5C9D">
        <w:rPr>
          <w:rFonts w:ascii="Arial" w:hAnsi="Arial" w:eastAsia="Times New Roman" w:cs="Arial"/>
          <w:sz w:val="24"/>
          <w:szCs w:val="24"/>
          <w:lang w:eastAsia="hr-HR"/>
        </w:rPr>
        <w:t>po zakonu</w:t>
      </w:r>
      <w:r w:rsidRPr="00CB5C9D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B5C9D" w:rsidR="000F1504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CB5C9D" w:rsidR="00DD7F2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CB5C9D" w:rsidR="000F1504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CB5C9D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0F1504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0F1504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6C294A">
        <w:rPr>
          <w:rFonts w:ascii="Arial" w:hAnsi="Arial" w:eastAsia="Times New Roman" w:cs="Arial"/>
          <w:sz w:val="24"/>
          <w:szCs w:val="24"/>
          <w:lang w:eastAsia="hr-HR"/>
        </w:rPr>
        <w:t>Dražen Vuraić</w:t>
      </w:r>
    </w:p>
    <w:p w:rsidRPr="000F1504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DD7F25" w:rsidP="006C294A" w:rsidRDefault="00DD7F25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</w:t>
      </w:r>
      <w:r w:rsidR="000F150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6F5E5A">
        <w:rPr>
          <w:rFonts w:ascii="Arial" w:hAnsi="Arial" w:eastAsia="Times New Roman" w:cs="Arial"/>
          <w:sz w:val="24"/>
          <w:szCs w:val="24"/>
          <w:lang w:eastAsia="hr-HR"/>
        </w:rPr>
        <w:t xml:space="preserve">predlagatelja i predstavnik </w:t>
      </w:r>
      <w:r w:rsidRPr="00CD75AC" w:rsidR="006C294A">
        <w:rPr>
          <w:rFonts w:ascii="Arial" w:hAnsi="Arial" w:cs="Arial"/>
          <w:sz w:val="24"/>
          <w:szCs w:val="24"/>
        </w:rPr>
        <w:t>Zagrebačka banka d.d., Zagreb, Raiff</w:t>
      </w:r>
      <w:r w:rsidR="006C294A">
        <w:rPr>
          <w:rFonts w:ascii="Arial" w:hAnsi="Arial" w:cs="Arial"/>
          <w:sz w:val="24"/>
          <w:szCs w:val="24"/>
        </w:rPr>
        <w:t xml:space="preserve">eisenbank Austria d.d., Zagreb i </w:t>
      </w:r>
      <w:r w:rsidRPr="00CD75AC" w:rsidR="006C294A">
        <w:rPr>
          <w:rFonts w:ascii="Arial" w:hAnsi="Arial" w:cs="Arial"/>
          <w:sz w:val="24"/>
          <w:szCs w:val="24"/>
        </w:rPr>
        <w:t>J&amp;T BANKA d.d., Varaždin</w:t>
      </w:r>
    </w:p>
    <w:p w:rsidRPr="000F1504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0F1504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0F1504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0F1504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0F1504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6C294A" w:rsidR="006C294A">
        <w:rPr>
          <w:rFonts w:ascii="Arial" w:hAnsi="Arial" w:eastAsia="Times New Roman" w:cs="Arial"/>
          <w:sz w:val="24"/>
          <w:szCs w:val="24"/>
          <w:lang w:eastAsia="hr-HR"/>
        </w:rPr>
        <w:t>METAL-VURAIĆ d.o.o., Breznički Hum, Breznički Hum 5, OIB:60114446128</w:t>
      </w:r>
      <w:r w:rsidRPr="000F150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 w:rsidR="00DD7F25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="006C294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F150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dužnika </w:t>
      </w:r>
      <w:r w:rsidR="006C294A">
        <w:rPr>
          <w:rFonts w:ascii="Arial" w:hAnsi="Arial" w:eastAsia="Times New Roman" w:cs="Arial"/>
          <w:sz w:val="24"/>
          <w:szCs w:val="24"/>
          <w:lang w:eastAsia="hr-HR"/>
        </w:rPr>
        <w:t>Dražen Vuraić</w:t>
      </w:r>
      <w:r w:rsidRPr="000F150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</w:t>
      </w:r>
      <w:r w:rsidR="00CB5C9D">
        <w:rPr>
          <w:rFonts w:ascii="Arial" w:hAnsi="Arial" w:eastAsia="Times New Roman" w:cs="Arial"/>
          <w:sz w:val="24"/>
          <w:szCs w:val="24"/>
          <w:lang w:eastAsia="hr-HR"/>
        </w:rPr>
        <w:t xml:space="preserve">da je svjestan činjenice da postoje uvjeti za otvaranje stečaja, ali ističe da su u tijeku pregovori sa najvećim vjerovnikom Republikom Hrvatskom odnosno kod nadležne Porezne uprave u tijeku su pregovori radi mogućeg sklapanja upravnog ugovora odnosno dogovora o obročnoj otplati dospjelih dugovanja prema vjerovniku Republici Hrvatskoj te i deblokadi računa dužnika. Ističe da dužnik i dalje posluje, da ima 13 zaposlenih, da se bavi proizvodnjom cisterni i poluprikolica za prijevoz opasnih tvari i drugih metalnih konstrukcija, da u slijedećih nekoliko dana dužnik očekuje priljev sredstava od oko 300.000,00 kn iz kojih bi se djelomično namirio vjerovnik Republika Hrvatska te da predlaže sudu da se </w:t>
      </w:r>
      <w:r w:rsidR="00CB5C9D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dužniku dodijeli rok od otprilike mjesec dana u kojem bi se postigao dogovor sa vjerovnikom Republikom Hrvatskom. </w:t>
      </w:r>
    </w:p>
    <w:p w:rsidR="00CB5C9D" w:rsidP="00F65D4C" w:rsidRDefault="00CB5C9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0F150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A404DD">
        <w:rPr>
          <w:rFonts w:ascii="Arial" w:hAnsi="Arial" w:eastAsia="Times New Roman" w:cs="Arial"/>
          <w:sz w:val="24"/>
          <w:szCs w:val="24"/>
          <w:lang w:eastAsia="hr-HR"/>
        </w:rPr>
        <w:tab/>
        <w:t>Zastupnik</w:t>
      </w:r>
      <w:r w:rsidRPr="00A404DD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A404DD" w:rsidR="00B553B4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A404DD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A404DD" w:rsidR="00B553B4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A404DD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404DD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A404DD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A404DD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A404DD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A404DD" w:rsidR="00A404DD">
        <w:rPr>
          <w:rFonts w:ascii="Arial" w:hAnsi="Arial" w:eastAsia="Times New Roman" w:cs="Arial"/>
          <w:sz w:val="24"/>
          <w:szCs w:val="24"/>
          <w:lang w:eastAsia="hr-HR"/>
        </w:rPr>
        <w:t>2.079.272,07</w:t>
      </w:r>
      <w:r w:rsidRPr="00A404DD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</w:t>
      </w:r>
      <w:r w:rsidRPr="00A404DD" w:rsidR="00A404DD">
        <w:rPr>
          <w:rFonts w:ascii="Arial" w:hAnsi="Arial" w:eastAsia="Times New Roman" w:cs="Arial"/>
          <w:sz w:val="24"/>
          <w:szCs w:val="24"/>
          <w:lang w:eastAsia="hr-HR"/>
        </w:rPr>
        <w:t xml:space="preserve"> s time da postoji i ranija tražbina vjerovnika iz postupka predstečajne nagodbe koji je proveden nad dužnikom u kojem je vjerovnik </w:t>
      </w:r>
      <w:r w:rsidR="00A404DD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Republika Hrvatska sudjelovala kao razlučni vjerovnik te postoji tražbina u iznosu od 6.324.724,80 kn</w:t>
      </w:r>
      <w:r w:rsidRPr="000F1504" w:rsidR="00F65D4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.</w:t>
      </w:r>
      <w:r w:rsidRPr="000F1504" w:rsidR="00DD7F2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</w:p>
    <w:p w:rsidRPr="000F1504" w:rsidR="00A404DD" w:rsidP="00F65D4C" w:rsidRDefault="00A404DD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A404DD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404D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A404DD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A404DD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A404DD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A404DD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A404DD" w:rsidR="000F1504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A404D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A404DD" w:rsidR="000F1504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A404D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404DD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A404DD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A404DD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A404DD" w:rsidR="00A404DD">
        <w:rPr>
          <w:rFonts w:ascii="Arial" w:hAnsi="Arial" w:eastAsia="Times New Roman" w:cs="Arial"/>
          <w:sz w:val="24"/>
          <w:szCs w:val="24"/>
          <w:lang w:eastAsia="hr-HR"/>
        </w:rPr>
        <w:t>1.922.136,37</w:t>
      </w:r>
      <w:r w:rsidRPr="00A404DD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0F1504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F1504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Varaždinske iz kojeg proizlazi da dužnik u vlasništvu </w:t>
      </w:r>
      <w:r w:rsidR="00A404DD">
        <w:rPr>
          <w:rFonts w:ascii="Arial" w:hAnsi="Arial" w:eastAsia="Times New Roman" w:cs="Arial"/>
          <w:sz w:val="24"/>
          <w:szCs w:val="24"/>
          <w:lang w:eastAsia="hr-HR"/>
        </w:rPr>
        <w:t>ima ukupno 9 vozila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0F1504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0F1504" w:rsidR="00497D31" w:rsidP="00F65D4C" w:rsidRDefault="006F5E5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Prisutn</w:t>
      </w:r>
      <w:r w:rsidR="006C294A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direktor</w:t>
      </w:r>
      <w:r w:rsidR="00CD070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dužnika upozorava se da za davanje neistinitog ili nepotpunog popisa imovine i obveza odgovara kao za davanje lažnog iskaza u postupku pred sudom. </w:t>
      </w:r>
    </w:p>
    <w:p w:rsidRPr="000F1504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</w:p>
    <w:p w:rsidR="00F65D4C" w:rsidP="00F65D4C" w:rsidRDefault="00BA36FB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 a k lj u č a k</w:t>
      </w:r>
    </w:p>
    <w:p w:rsidRPr="000F1504" w:rsidR="00A404DD" w:rsidP="00F65D4C" w:rsidRDefault="00A404DD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DD7F25" w:rsidP="00DD7F25" w:rsidRDefault="00CD070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Saslušat će se direktor</w:t>
      </w:r>
      <w:r w:rsidR="006F5E5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F150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dužnika </w:t>
      </w:r>
      <w:r>
        <w:rPr>
          <w:rFonts w:ascii="Arial" w:hAnsi="Arial" w:eastAsia="Times New Roman" w:cs="Arial"/>
          <w:sz w:val="24"/>
          <w:szCs w:val="24"/>
          <w:lang w:eastAsia="hr-HR"/>
        </w:rPr>
        <w:t>Dražen Vuraić</w:t>
      </w:r>
      <w:r w:rsidRPr="000F1504" w:rsidR="00B96C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0F1504" w:rsidR="00A404DD" w:rsidP="00DD7F25" w:rsidRDefault="00A404D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 w:rsidR="00DD7F25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>irektor dužnika</w:t>
      </w:r>
      <w:r w:rsidRPr="006F5E5A" w:rsidR="006F5E5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C294A" w:rsidR="006C294A">
        <w:rPr>
          <w:rFonts w:ascii="Arial" w:hAnsi="Arial" w:eastAsia="Times New Roman" w:cs="Arial"/>
          <w:sz w:val="24"/>
          <w:szCs w:val="24"/>
          <w:lang w:eastAsia="hr-HR"/>
        </w:rPr>
        <w:t>Dražen Vuraić iz Brezničkog Huma, Breznički Hum 4A, OIB:04386950264</w:t>
      </w:r>
      <w:r w:rsidRPr="000F1504" w:rsidR="00E173EC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propisno opomenut</w:t>
      </w:r>
      <w:r w:rsidRPr="000F1504" w:rsidR="00DD7F2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izjavljuje: </w:t>
      </w: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="00A404DD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od imovine dužnik posjeduje više motornih vozila, a o čemu je sud i zaprimio potvrdu nadležne policijske uprave. Od ostalih pokretnina dužnik ima u vlasništvu strojeve na kojima se obavlja proizvodnja, ali se sada ne može očitovati o vrijednosti strojeva. Nekretnine dužnik nema u vlasništvu kao ni vrijednosne papire. Postoje tražbine prema trećim osobama, ali se ne može točno očitovati o visinama tražbine.</w:t>
      </w:r>
    </w:p>
    <w:p w:rsidR="00A404DD" w:rsidP="00F65D4C" w:rsidRDefault="00A404DD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F1504" w:rsidR="00A404DD" w:rsidP="00A404DD" w:rsidRDefault="00A404DD">
      <w:pPr>
        <w:tabs>
          <w:tab w:val="left" w:pos="2235"/>
        </w:tabs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0F1504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0F1504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A404DD" w:rsidP="00F65D4C" w:rsidRDefault="00A404DD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A404DD" w:rsidP="00F65D4C" w:rsidRDefault="00A404DD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A404DD" w:rsidP="00F65D4C" w:rsidRDefault="00A404DD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A404DD" w:rsidP="00F65D4C" w:rsidRDefault="00A404DD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0F1504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Pr="000F1504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51111" w:rsidR="00693926" w:rsidP="00651111" w:rsidRDefault="00A404DD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51111">
        <w:rPr>
          <w:rFonts w:ascii="Arial" w:hAnsi="Arial" w:eastAsia="Times New Roman" w:cs="Arial"/>
          <w:sz w:val="24"/>
          <w:szCs w:val="24"/>
          <w:lang w:eastAsia="hr-HR"/>
        </w:rPr>
        <w:t>Današnje ročište se odgađa, a slijedeće se određuje za dan</w:t>
      </w:r>
    </w:p>
    <w:p w:rsidR="00A404DD" w:rsidP="00A404DD" w:rsidRDefault="00A404DD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404DD" w:rsidP="00A404DD" w:rsidRDefault="00A404DD">
      <w:pPr>
        <w:spacing w:after="0" w:line="240" w:lineRule="auto"/>
        <w:ind w:firstLine="708"/>
        <w:jc w:val="center"/>
        <w:rPr>
          <w:rFonts w:ascii="Arial" w:hAnsi="Arial" w:eastAsia="Times New Roman" w:cs="Arial"/>
          <w:sz w:val="24"/>
          <w:szCs w:val="24"/>
          <w:u w:val="single"/>
          <w:lang w:eastAsia="hr-HR"/>
        </w:rPr>
      </w:pPr>
      <w:r w:rsidRPr="004852B6">
        <w:rPr>
          <w:rFonts w:ascii="Arial" w:hAnsi="Arial" w:eastAsia="Times New Roman" w:cs="Arial"/>
          <w:sz w:val="24"/>
          <w:szCs w:val="24"/>
          <w:u w:val="single"/>
          <w:lang w:eastAsia="hr-HR"/>
        </w:rPr>
        <w:t>20. srpnja 2021. u 9,00 sati</w:t>
      </w:r>
    </w:p>
    <w:p w:rsidR="00651111" w:rsidP="00A404DD" w:rsidRDefault="00651111">
      <w:pPr>
        <w:spacing w:after="0" w:line="240" w:lineRule="auto"/>
        <w:ind w:firstLine="708"/>
        <w:jc w:val="center"/>
        <w:rPr>
          <w:rFonts w:ascii="Arial" w:hAnsi="Arial" w:eastAsia="Times New Roman" w:cs="Arial"/>
          <w:sz w:val="24"/>
          <w:szCs w:val="24"/>
          <w:u w:val="single"/>
          <w:lang w:eastAsia="hr-HR"/>
        </w:rPr>
      </w:pPr>
    </w:p>
    <w:p w:rsidRPr="00651111" w:rsidR="00651111" w:rsidP="00651111" w:rsidRDefault="00651111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51111">
        <w:rPr>
          <w:rFonts w:ascii="Arial" w:hAnsi="Arial" w:eastAsia="Times New Roman" w:cs="Arial"/>
          <w:sz w:val="24"/>
          <w:szCs w:val="24"/>
          <w:lang w:eastAsia="hr-HR"/>
        </w:rPr>
        <w:t>Poziva se direktor dužnika da u roku od 8 dana postupi po zaključku suda od 26. travnja 2021. poslovnog broja S</w:t>
      </w:r>
      <w:r>
        <w:rPr>
          <w:rFonts w:ascii="Arial" w:hAnsi="Arial" w:eastAsia="Times New Roman" w:cs="Arial"/>
          <w:sz w:val="24"/>
          <w:szCs w:val="24"/>
          <w:lang w:eastAsia="hr-HR"/>
        </w:rPr>
        <w:t>t</w:t>
      </w:r>
      <w:r w:rsidRPr="00651111">
        <w:rPr>
          <w:rFonts w:ascii="Arial" w:hAnsi="Arial" w:eastAsia="Times New Roman" w:cs="Arial"/>
          <w:sz w:val="24"/>
          <w:szCs w:val="24"/>
          <w:lang w:eastAsia="hr-HR"/>
        </w:rPr>
        <w:t>-243/2021-4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odnosno da sudu dostavi popis imovine i dužnika.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404DD" w:rsidP="00F65D4C" w:rsidRDefault="00A404D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51111" w:rsidP="00F65D4C" w:rsidRDefault="0065111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651111" w:rsidP="00F65D4C" w:rsidRDefault="0065111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A404D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</w:t>
      </w:r>
      <w:r w:rsidR="00651111">
        <w:rPr>
          <w:rFonts w:ascii="Arial" w:hAnsi="Arial" w:eastAsia="Times New Roman" w:cs="Arial"/>
          <w:sz w:val="24"/>
          <w:szCs w:val="24"/>
          <w:lang w:eastAsia="hr-HR"/>
        </w:rPr>
        <w:t>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ploči suda.</w:t>
      </w:r>
    </w:p>
    <w:p w:rsidRPr="000F1504" w:rsidR="00A404DD" w:rsidP="00F65D4C" w:rsidRDefault="00A404D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A404DD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A404DD">
        <w:rPr>
          <w:rFonts w:ascii="Arial" w:hAnsi="Arial" w:eastAsia="Times New Roman" w:cs="Arial"/>
          <w:sz w:val="24"/>
          <w:szCs w:val="24"/>
          <w:lang w:eastAsia="hr-HR"/>
        </w:rPr>
        <w:t>45</w:t>
      </w:r>
      <w:r w:rsidRPr="000F1504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0F1504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0F1504" w:rsidR="00797FF7" w:rsidTr="003F248B">
        <w:tc>
          <w:tcPr>
            <w:tcW w:w="3095" w:type="dxa"/>
            <w:shd w:val="clear" w:color="auto" w:fill="auto"/>
          </w:tcPr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0F1504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50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50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50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0F1504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50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0F1504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0F150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0F1504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F199A" w:rsidP="00501147" w:rsidRDefault="000F199A">
      <w:pPr>
        <w:spacing w:after="0" w:line="240" w:lineRule="auto"/>
      </w:pPr>
      <w:r>
        <w:separator/>
      </w:r>
    </w:p>
  </w:endnote>
  <w:endnote w:type="continuationSeparator" w:id="0">
    <w:p w:rsidR="000F199A" w:rsidP="00501147" w:rsidRDefault="000F1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F199A" w:rsidP="00501147" w:rsidRDefault="000F199A">
      <w:pPr>
        <w:spacing w:after="0" w:line="240" w:lineRule="auto"/>
      </w:pPr>
      <w:r>
        <w:separator/>
      </w:r>
    </w:p>
  </w:footnote>
  <w:footnote w:type="continuationSeparator" w:id="0">
    <w:p w:rsidR="000F199A" w:rsidP="00501147" w:rsidRDefault="000F1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F1504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0F1504">
      <w:rPr>
        <w:rFonts w:ascii="Arial" w:hAnsi="Arial" w:cs="Arial"/>
        <w:sz w:val="24"/>
        <w:szCs w:val="24"/>
      </w:rPr>
      <w:fldChar w:fldCharType="begin"/>
    </w:r>
    <w:r w:rsidRPr="000F1504">
      <w:rPr>
        <w:rFonts w:ascii="Arial" w:hAnsi="Arial" w:cs="Arial"/>
        <w:sz w:val="24"/>
        <w:szCs w:val="24"/>
      </w:rPr>
      <w:instrText xml:space="preserve"> STYLEREF  VS_Verzija  \* MERGEFORMAT </w:instrText>
    </w:r>
    <w:r w:rsidRPr="000F1504">
      <w:rPr>
        <w:rFonts w:ascii="Arial" w:hAnsi="Arial" w:cs="Arial"/>
        <w:sz w:val="24"/>
        <w:szCs w:val="24"/>
      </w:rPr>
      <w:fldChar w:fldCharType="separate"/>
    </w:r>
    <w:r w:rsidR="008F5A35">
      <w:rPr>
        <w:rFonts w:ascii="Arial" w:hAnsi="Arial" w:cs="Arial"/>
        <w:noProof/>
        <w:sz w:val="24"/>
        <w:szCs w:val="24"/>
      </w:rPr>
      <w:t>Poslovni broj: 10 St-243/2021-11</w:t>
    </w:r>
    <w:r w:rsidRPr="000F1504">
      <w:rPr>
        <w:rFonts w:ascii="Arial" w:hAnsi="Arial" w:cs="Arial"/>
        <w:sz w:val="24"/>
        <w:szCs w:val="24"/>
      </w:rPr>
      <w:fldChar w:fldCharType="end"/>
    </w:r>
  </w:p>
  <w:p w:rsidRPr="000F1504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0F1504">
      <w:rPr>
        <w:rFonts w:ascii="Arial" w:hAnsi="Arial" w:cs="Arial"/>
        <w:sz w:val="24"/>
        <w:szCs w:val="24"/>
      </w:rPr>
      <w:fldChar w:fldCharType="begin"/>
    </w:r>
    <w:r w:rsidRPr="000F1504">
      <w:rPr>
        <w:rFonts w:ascii="Arial" w:hAnsi="Arial" w:cs="Arial"/>
        <w:sz w:val="24"/>
        <w:szCs w:val="24"/>
      </w:rPr>
      <w:instrText>PAGE   \* MERGEFORMAT</w:instrText>
    </w:r>
    <w:r w:rsidRPr="000F1504">
      <w:rPr>
        <w:rFonts w:ascii="Arial" w:hAnsi="Arial" w:cs="Arial"/>
        <w:sz w:val="24"/>
        <w:szCs w:val="24"/>
      </w:rPr>
      <w:fldChar w:fldCharType="separate"/>
    </w:r>
    <w:r w:rsidR="008F5A35">
      <w:rPr>
        <w:rFonts w:ascii="Arial" w:hAnsi="Arial" w:cs="Arial"/>
        <w:noProof/>
        <w:sz w:val="24"/>
        <w:szCs w:val="24"/>
      </w:rPr>
      <w:t>3</w:t>
    </w:r>
    <w:r w:rsidRPr="000F1504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4A5318"/>
    <w:multiLevelType w:val="hybridMultilevel"/>
    <w:tmpl w:val="4CF01BFE"/>
    <w:lvl w:ilvl="0" w:tplc="2F043B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F1504"/>
    <w:rsid w:val="000F199A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735D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A6644"/>
    <w:rsid w:val="00436D58"/>
    <w:rsid w:val="00441B9E"/>
    <w:rsid w:val="00450291"/>
    <w:rsid w:val="00471CC8"/>
    <w:rsid w:val="00474FC2"/>
    <w:rsid w:val="00484C38"/>
    <w:rsid w:val="004852B6"/>
    <w:rsid w:val="0049749B"/>
    <w:rsid w:val="00497D31"/>
    <w:rsid w:val="004A0BD1"/>
    <w:rsid w:val="004B0742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111"/>
    <w:rsid w:val="00651E9C"/>
    <w:rsid w:val="00662FE0"/>
    <w:rsid w:val="00666775"/>
    <w:rsid w:val="00667709"/>
    <w:rsid w:val="00685195"/>
    <w:rsid w:val="0069332A"/>
    <w:rsid w:val="00693926"/>
    <w:rsid w:val="006C294A"/>
    <w:rsid w:val="006D5479"/>
    <w:rsid w:val="006F5E5A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5A35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9206F"/>
    <w:rsid w:val="00A02D48"/>
    <w:rsid w:val="00A1336B"/>
    <w:rsid w:val="00A31425"/>
    <w:rsid w:val="00A31587"/>
    <w:rsid w:val="00A3382D"/>
    <w:rsid w:val="00A404DD"/>
    <w:rsid w:val="00A46425"/>
    <w:rsid w:val="00A52BE7"/>
    <w:rsid w:val="00A65E60"/>
    <w:rsid w:val="00A729A1"/>
    <w:rsid w:val="00AA1295"/>
    <w:rsid w:val="00AA58EC"/>
    <w:rsid w:val="00AB7D62"/>
    <w:rsid w:val="00AF28D9"/>
    <w:rsid w:val="00B00B9A"/>
    <w:rsid w:val="00B367DA"/>
    <w:rsid w:val="00B43087"/>
    <w:rsid w:val="00B43741"/>
    <w:rsid w:val="00B553B4"/>
    <w:rsid w:val="00B92B86"/>
    <w:rsid w:val="00B96C65"/>
    <w:rsid w:val="00BA36FB"/>
    <w:rsid w:val="00BC5568"/>
    <w:rsid w:val="00BD7A74"/>
    <w:rsid w:val="00C1030E"/>
    <w:rsid w:val="00C250D8"/>
    <w:rsid w:val="00C449A3"/>
    <w:rsid w:val="00C470B6"/>
    <w:rsid w:val="00C50709"/>
    <w:rsid w:val="00C75631"/>
    <w:rsid w:val="00CB0DAC"/>
    <w:rsid w:val="00CB5C9D"/>
    <w:rsid w:val="00CD070F"/>
    <w:rsid w:val="00CE3864"/>
    <w:rsid w:val="00CF6122"/>
    <w:rsid w:val="00D228AD"/>
    <w:rsid w:val="00D400B5"/>
    <w:rsid w:val="00D42268"/>
    <w:rsid w:val="00D43FE4"/>
    <w:rsid w:val="00D50D29"/>
    <w:rsid w:val="00DB5D1B"/>
    <w:rsid w:val="00DC66A8"/>
    <w:rsid w:val="00DC70E5"/>
    <w:rsid w:val="00DD3653"/>
    <w:rsid w:val="00DD7F25"/>
    <w:rsid w:val="00DE47D2"/>
    <w:rsid w:val="00DE5ABC"/>
    <w:rsid w:val="00E173EC"/>
    <w:rsid w:val="00E2482F"/>
    <w:rsid w:val="00E349A5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65D4C"/>
    <w:rsid w:val="00F85E94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111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F5A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5A3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F5A35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F5A35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F5A35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17. svibnja 2021.</izvorni_sadrzaj>
    <derivirana_varijabla naziv="DomainObject.StvarniPocetakDatum_1">17. svibnja 2021.</derivirana_varijabla>
  </DomainObject.StvarniPocetakDatum>
  <DomainObject.StvarniZavrsetakDatum>
    <izvorni_sadrzaj>17. svibnja 2021.</izvorni_sadrzaj>
    <derivirana_varijabla naziv="DomainObject.StvarniZavrsetakDatum_1">17. svibnja 2021.</derivirana_varijabla>
  </DomainObject.StvarniZavrsetakDatum>
  <DomainObject.PlaniraniZavrsetakDatum>
    <izvorni_sadrzaj>17. svibnja 2021.</izvorni_sadrzaj>
    <derivirana_varijabla naziv="DomainObject.PlaniraniZavrsetakDatum_1">17. svibnja 2021.</derivirana_varijabla>
  </DomainObject.PlaniraniZavrsetakDatum>
  <DomainObject.PlaniraniPocetakDatum>
    <izvorni_sadrzaj>17. svibnja 2021.</izvorni_sadrzaj>
    <derivirana_varijabla naziv="DomainObject.PlaniraniPocetakDatum_1">17. svibnja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svibnja 2021.</izvorni_sadrzaj>
    <derivirana_varijabla naziv="DomainObject.Zapisnik.DatumKreiranja_1">17.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St-243/2021-11</izvorni_sadrzaj>
    <derivirana_varijabla naziv="DomainObject.Zapisnik.Oznaka_1">St-243/2021-11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travnja 2021.</izvorni_sadrzaj>
    <derivirana_varijabla naziv="DomainObject.Predmet.DatumIzradeOptuznogAkta_1">22. travnja 2021.</derivirana_varijabla>
  </DomainObject.Predmet.DatumIzradeOptuznogAkta>
  <DomainObject.Predmet.DatumIzradeOptuznogAktaFormated>
    <izvorni_sadrzaj>22.4.2021.</izvorni_sadrzaj>
    <derivirana_varijabla naziv="DomainObject.Predmet.DatumIzradeOptuznogAktaFormated_1">22.4.2021.</derivirana_varijabla>
  </DomainObject.Predmet.DatumIzradeOptuznogAktaFormated>
  <DomainObject.Predmet.DatumOsnivanja>
    <izvorni_sadrzaj>22. travnja 2021.</izvorni_sadrzaj>
    <derivirana_varijabla naziv="DomainObject.Predmet.DatumOsnivanja_1">22.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travnja 2021.</izvorni_sadrzaj>
    <derivirana_varijabla naziv="DomainObject.Predmet.DatumPrimitkaOptuznogAkta_1">22.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St-243/2021</izvorni_sadrzaj>
    <derivirana_varijabla naziv="DomainObject.Predmet.OznakaBroj_1">St-243/2021</derivirana_varijabla>
  </DomainObject.Predmet.OznakaBroj>
  <DomainObject.Predmet.OznakaBrojOptuznogAkta>
    <izvorni_sadrzaj>04-06-21-3359</izvorni_sadrzaj>
    <derivirana_varijabla naziv="DomainObject.Predmet.OznakaBrojOptuznogAkta_1">04-06-21-3359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METAL-VURAIĆ društvo za proizvodnju i preradu metala d.o.o. zastupanog po punomoćniku Danica Vuraić; Dražen Vuraić</izvorni_sadrzaj>
    <derivirana_varijabla naziv="DomainObject.Predmet.ProtustrankaFormated_1">  METAL-VURAIĆ društvo za proizvodnju i preradu metala d.o.o. zastupanog po punomoćniku Danica Vuraić; Dražen Vuraić</derivirana_varijabla>
  </DomainObject.Predmet.ProtustrankaFormated>
  <DomainObject.Predmet.ProtustrankaFormatedOIB>
    <izvorni_sadrzaj>  METAL-VURAIĆ društvo za proizvodnju i preradu metala d.o.o., OIB 60114446128 zastupanog po punomoćniku Danica Vuraić; Dražen Vuraić</izvorni_sadrzaj>
    <derivirana_varijabla naziv="DomainObject.Predmet.ProtustrankaFormatedOIB_1">  METAL-VURAIĆ društvo za proizvodnju i preradu metala d.o.o., OIB 60114446128 zastupanog po punomoćniku Danica Vuraić; Dražen Vuraić</derivirana_varijabla>
  </DomainObject.Predmet.ProtustrankaFormatedOIB>
  <DomainObject.Predmet.ProtustrankaFormatedWithAdress>
    <izvorni_sadrzaj> METAL-VURAIĆ društvo za proizvodnju i preradu metala d.o.o., Breznički Hum 5, 42225 Hum Breznički zastupanog po punomoćniku Danica Vuraić; Dražen Vuraić</izvorni_sadrzaj>
    <derivirana_varijabla naziv="DomainObject.Predmet.ProtustrankaFormatedWithAdress_1"> METAL-VURAIĆ društvo za proizvodnju i preradu metala d.o.o., Breznički Hum 5, 42225 Hum Breznički zastupanog po punomoćniku Danica Vuraić; Dražen Vuraić</derivirana_varijabla>
  </DomainObject.Predmet.ProtustrankaFormatedWithAdress>
  <DomainObject.Predmet.ProtustrankaFormatedWithAdressOIB>
    <izvorni_sadrzaj> METAL-VURAIĆ društvo za proizvodnju i preradu metala d.o.o., OIB 60114446128, Breznički Hum 5, 42225 Hum Breznički zastupanog po punomoćniku Danica Vuraić; Dražen Vuraić</izvorni_sadrzaj>
    <derivirana_varijabla naziv="DomainObject.Predmet.ProtustrankaFormatedWithAdressOIB_1"> METAL-VURAIĆ društvo za proizvodnju i preradu metala d.o.o., OIB 60114446128, Breznički Hum 5, 42225 Hum Breznički zastupanog po punomoćniku Danica Vuraić; Dražen Vuraić</derivirana_varijabla>
  </DomainObject.Predmet.ProtustrankaFormatedWithAdressOIB>
  <DomainObject.Predmet.ProtustrankaWithAdress>
    <izvorni_sadrzaj>METAL-VURAIĆ društvo za proizvodnju i preradu metala d.o.o. Breznički Hum 5, 42225 Hum Breznički</izvorni_sadrzaj>
    <derivirana_varijabla naziv="DomainObject.Predmet.ProtustrankaWithAdress_1">METAL-VURAIĆ društvo za proizvodnju i preradu metala d.o.o. Breznički Hum 5, 42225 Hum Breznički</derivirana_varijabla>
  </DomainObject.Predmet.ProtustrankaWithAdress>
  <DomainObject.Predmet.ProtustrankaWithAdressOIB>
    <izvorni_sadrzaj>METAL-VURAIĆ društvo za proizvodnju i preradu metala d.o.o., OIB 60114446128, Breznički Hum 5, 42225 Hum Breznički</izvorni_sadrzaj>
    <derivirana_varijabla naziv="DomainObject.Predmet.ProtustrankaWithAdressOIB_1">METAL-VURAIĆ društvo za proizvodnju i preradu metala d.o.o., OIB 60114446128, Breznički Hum 5, 42225 Hum Breznički</derivirana_varijabla>
  </DomainObject.Predmet.ProtustrankaWithAdressOIB>
  <DomainObject.Predmet.ProtustrankaNazivFormated>
    <izvorni_sadrzaj>METAL-VURAIĆ društvo za proizvodnju i preradu metala d.o.o.</izvorni_sadrzaj>
    <derivirana_varijabla naziv="DomainObject.Predmet.ProtustrankaNazivFormated_1">METAL-VURAIĆ društvo za proizvodnju i preradu metala d.o.o.</derivirana_varijabla>
  </DomainObject.Predmet.ProtustrankaNazivFormated>
  <DomainObject.Predmet.ProtustrankaNazivFormatedOIB>
    <izvorni_sadrzaj>METAL-VURAIĆ društvo za proizvodnju i preradu metala d.o.o., OIB 60114446128</izvorni_sadrzaj>
    <derivirana_varijabla naziv="DomainObject.Predmet.ProtustrankaNazivFormatedOIB_1">METAL-VURAIĆ društvo za proizvodnju i preradu metala d.o.o., OIB 60114446128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1991378.29</izvorni_sadrzaj>
    <derivirana_varijabla naziv="DomainObject.Predmet.TrenutnaVrijednost_1">1991378.29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METAL-VURAIĆ društvo za proizvodnju i preradu metala d.o.o. zastupanog po punomoćniku Danica Vuraić; Dražen Vuraić</item>
    </izvorni_sadrzaj>
    <derivirana_varijabla naziv="DomainObject.Predmet.ProtuStrankaListFormated_1">
      <item>METAL-VURAIĆ društvo za proizvodnju i preradu metala d.o.o. zastupanog po punomoćniku Danica Vuraić; Dražen Vuraić</item>
    </derivirana_varijabla>
  </DomainObject.Predmet.ProtuStrankaListFormated>
  <DomainObject.Predmet.ProtuStrankaListFormatedOIB>
    <izvorni_sadrzaj>
      <item>METAL-VURAIĆ društvo za proizvodnju i preradu metala d.o.o., OIB 60114446128 zastupanog po punomoćniku Danica Vuraić; Dražen Vuraić</item>
    </izvorni_sadrzaj>
    <derivirana_varijabla naziv="DomainObject.Predmet.ProtuStrankaListFormatedOIB_1">
      <item>METAL-VURAIĆ društvo za proizvodnju i preradu metala d.o.o., OIB 60114446128 zastupanog po punomoćniku Danica Vuraić; Dražen Vuraić</item>
    </derivirana_varijabla>
  </DomainObject.Predmet.ProtuStrankaListFormatedOIB>
  <DomainObject.Predmet.ProtuStrankaListFormatedWithAdress>
    <izvorni_sadrzaj>
      <item>METAL-VURAIĆ društvo za proizvodnju i preradu metala d.o.o., Breznički Hum 5, 42225 Hum Breznički zastupanog po punomoćniku Danica Vuraić; Dražen Vuraić</item>
    </izvorni_sadrzaj>
    <derivirana_varijabla naziv="DomainObject.Predmet.ProtuStrankaListFormatedWithAdress_1">
      <item>METAL-VURAIĆ društvo za proizvodnju i preradu metala d.o.o., Breznički Hum 5, 42225 Hum Breznički zastupanog po punomoćniku Danica Vuraić; Dražen Vuraić</item>
    </derivirana_varijabla>
  </DomainObject.Predmet.ProtuStrankaListFormatedWithAdress>
  <DomainObject.Predmet.ProtuStrankaListFormatedWithAdressOIB>
    <izvorni_sadrzaj>
      <item>METAL-VURAIĆ društvo za proizvodnju i preradu metala d.o.o., OIB 60114446128, Breznički Hum 5, 42225 Hum Breznički zastupanog po punomoćniku Danica Vuraić; Dražen Vuraić</item>
    </izvorni_sadrzaj>
    <derivirana_varijabla naziv="DomainObject.Predmet.ProtuStrankaListFormatedWithAdressOIB_1">
      <item>METAL-VURAIĆ društvo za proizvodnju i preradu metala d.o.o., OIB 60114446128, Breznički Hum 5, 42225 Hum Breznički zastupanog po punomoćniku Danica Vuraić; Dražen Vuraić</item>
    </derivirana_varijabla>
  </DomainObject.Predmet.ProtuStrankaListFormatedWithAdressOIB>
  <DomainObject.Predmet.ProtuStrankaListNazivFormated>
    <izvorni_sadrzaj>
      <item>METAL-VURAIĆ društvo za proizvodnju i preradu metala d.o.o.</item>
    </izvorni_sadrzaj>
    <derivirana_varijabla naziv="DomainObject.Predmet.ProtuStrankaListNazivFormated_1">
      <item>METAL-VURAIĆ društvo za proizvodnju i preradu metala d.o.o.</item>
    </derivirana_varijabla>
  </DomainObject.Predmet.ProtuStrankaListNazivFormated>
  <DomainObject.Predmet.ProtuStrankaListNazivFormatedOIB>
    <izvorni_sadrzaj>
      <item>METAL-VURAIĆ društvo za proizvodnju i preradu metala d.o.o., OIB 60114446128</item>
    </izvorni_sadrzaj>
    <derivirana_varijabla naziv="DomainObject.Predmet.ProtuStrankaListNazivFormatedOIB_1">
      <item>METAL-VURAIĆ društvo za proizvodnju i preradu metala d.o.o., OIB 60114446128</item>
    </derivirana_varijabla>
  </DomainObject.Predmet.ProtuStrankaListNazivFormatedOIB>
  <DomainObject.Predmet.OstaliListFormated>
    <izvorni_sadrzaj>
      <item>Trgovački sud u Varaždinu - sudski registar</item>
      <item>Danica Vuraić punomoćnica sudionika u postupku METAL-VURAIĆ društvo za proizvodnju i preradu metala d.o.o.</item>
      <item>Dražen Vuraić punomoćnik sudionika u postupku METAL-VURAIĆ društvo za proizvodnju i preradu metala d.o.o.</item>
      <item>Županijsko državno odvjetništvo u Varaždinu</item>
      <item>Zagrebačka banka d.d.</item>
      <item>Raiffeisenbank Austria d.d.</item>
      <item>J&amp;T BANKA d.d.</item>
      <item>Policijska postaja Varaždin</item>
      <item>Policijska postaja Novi Marof</item>
    </izvorni_sadrzaj>
    <derivirana_varijabla naziv="DomainObject.Predmet.OstaliListFormated_1">
      <item>Trgovački sud u Varaždinu - sudski registar</item>
      <item>Danica Vuraić punomoćnica sudionika u postupku METAL-VURAIĆ društvo za proizvodnju i preradu metala d.o.o.</item>
      <item>Dražen Vuraić punomoćnik sudionika u postupku METAL-VURAIĆ društvo za proizvodnju i preradu metala d.o.o.</item>
      <item>Županijsko državno odvjetništvo u Varaždinu</item>
      <item>Zagrebačka banka d.d.</item>
      <item>Raiffeisenbank Austria d.d.</item>
      <item>J&amp;T BANKA d.d.</item>
      <item>Policijska postaja Varaždin</item>
      <item>Policijska postaja Novi Marof</item>
    </derivirana_varijabla>
  </DomainObject.Predmet.OstaliListFormated>
  <DomainObject.Predmet.OstaliListFormatedOIB>
    <izvorni_sadrzaj>
      <item>Trgovački sud u Varaždinu - sudski registar, OIB 07397915111</item>
      <item>Danica Vuraić, OIB 06245969572 punomoćnica sudionika u postupku METAL-VURAIĆ društvo za proizvodnju i preradu metala d.o.o.</item>
      <item>Dražen Vuraić, OIB 04386950264 punomoćnik sudionika u postupku METAL-VURAIĆ društvo za proizvodnju i preradu metala d.o.o.</item>
      <item>Županijsko državno odvjetništvo u Varaždinu</item>
      <item>Zagrebačka banka d.d.</item>
      <item>Raiffeisenbank Austria d.d.</item>
      <item>J&amp;T BANKA d.d.</item>
      <item>Policijska postaja Varaždin</item>
      <item>Policijska postaja Novi Marof</item>
    </izvorni_sadrzaj>
    <derivirana_varijabla naziv="DomainObject.Predmet.OstaliListFormatedOIB_1">
      <item>Trgovački sud u Varaždinu - sudski registar, OIB 07397915111</item>
      <item>Danica Vuraić, OIB 06245969572 punomoćnica sudionika u postupku METAL-VURAIĆ društvo za proizvodnju i preradu metala d.o.o.</item>
      <item>Dražen Vuraić, OIB 04386950264 punomoćnik sudionika u postupku METAL-VURAIĆ društvo za proizvodnju i preradu metala d.o.o.</item>
      <item>Županijsko državno odvjetništvo u Varaždinu</item>
      <item>Zagrebačka banka d.d.</item>
      <item>Raiffeisenbank Austria d.d.</item>
      <item>J&amp;T BANKA d.d.</item>
      <item>Policijska postaja Varaždin</item>
      <item>Policijska postaja Novi Marof</item>
    </derivirana_varijabla>
  </DomainObject.Predmet.OstaliListFormatedOIB>
  <DomainObject.Predmet.OstaliListFormatedWithAdress>
    <izvorni_sadrzaj>
      <item>Trgovački sud u Varaždinu - sudski registar, Braće Radića 2, 42000 Varaždin</item>
      <item>Danica Vuraić, Hum Breznički 5, 42225 Hum Breznički punomoćnica sudionika u postupku METAL-VURAIĆ društvo za proizvodnju i preradu metala d.o.o.</item>
      <item>Dražen Vuraić, Breznički Hum 4a, 42225 Hum Breznički punomoćnik sudionika u postupku METAL-VURAIĆ društvo za proizvodnju i preradu metala d.o.o.</item>
      <item>Županijsko državno odvjetništvo u Varaždinu, Braće Radića 2, 42000 Varaždin</item>
      <item>Zagrebačka banka d.d., Trg bana J. Jelačića 10, 10000 Zagreb</item>
      <item>Raiffeisenbank Austria d.d., Magazinska cesta 69, 10000 Zagreb</item>
      <item>J&amp;T BANKA d.d., Međimurska 28, 42000 Varaždin</item>
      <item>Policijska postaja Varaždin, Augusta Cesarca 18, 42000 Varaždin</item>
      <item>Policijska postaja Novi Marof, Franjevačka Ulica 1, 42220 Novi Marof</item>
    </izvorni_sadrzaj>
    <derivirana_varijabla naziv="DomainObject.Predmet.OstaliListFormatedWithAdress_1">
      <item>Trgovački sud u Varaždinu - sudski registar, Braće Radića 2, 42000 Varaždin</item>
      <item>Danica Vuraić, Hum Breznički 5, 42225 Hum Breznički punomoćnica sudionika u postupku METAL-VURAIĆ društvo za proizvodnju i preradu metala d.o.o.</item>
      <item>Dražen Vuraić, Breznički Hum 4a, 42225 Hum Breznički punomoćnik sudionika u postupku METAL-VURAIĆ društvo za proizvodnju i preradu metala d.o.o.</item>
      <item>Županijsko državno odvjetništvo u Varaždinu, Braće Radića 2, 42000 Varaždin</item>
      <item>Zagrebačka banka d.d., Trg bana J. Jelačića 10, 10000 Zagreb</item>
      <item>Raiffeisenbank Austria d.d., Magazinska cesta 69, 10000 Zagreb</item>
      <item>J&amp;T BANKA d.d., Međimurska 28, 42000 Varaždin</item>
      <item>Policijska postaja Varaždin, Augusta Cesarca 18, 42000 Varaždin</item>
      <item>Policijska postaja Novi Marof, Franjevačka Ulica 1, 42220 Novi Marof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Danica Vuraić, OIB 06245969572, Hum Breznički 5, 42225 Hum Breznički punomoćnica sudionika u postupku METAL-VURAIĆ društvo za proizvodnju i preradu metala d.o.o.</item>
      <item>Dražen Vuraić, OIB 04386950264, Breznički Hum 4a, 42225 Hum Breznički punomoćnik sudionika u postupku METAL-VURAIĆ društvo za proizvodnju i preradu metala d.o.o.</item>
      <item>Županijsko državno odvjetništvo u Varaždinu, Braće Radića 2, 42000 Varaždin</item>
      <item>Zagrebačka banka d.d., Trg bana J. Jelačića 10, 10000 Zagreb</item>
      <item>Raiffeisenbank Austria d.d., Magazinska cesta 69, 10000 Zagreb</item>
      <item>J&amp;T BANKA d.d., Međimurska 28, 42000 Varaždin</item>
      <item>Policijska postaja Varaždin, Augusta Cesarca 18, 42000 Varaždin</item>
      <item>Policijska postaja Novi Marof, Franjevačka Ulica 1, 42220 Novi Marof</item>
    </izvorni_sadrzaj>
    <derivirana_varijabla naziv="DomainObject.Predmet.OstaliListFormatedWithAdressOIB_1">
      <item>Trgovački sud u Varaždinu - sudski registar, OIB 07397915111, Braće Radića 2, 42000 Varaždin</item>
      <item>Danica Vuraić, OIB 06245969572, Hum Breznički 5, 42225 Hum Breznički punomoćnica sudionika u postupku METAL-VURAIĆ društvo za proizvodnju i preradu metala d.o.o.</item>
      <item>Dražen Vuraić, OIB 04386950264, Breznički Hum 4a, 42225 Hum Breznički punomoćnik sudionika u postupku METAL-VURAIĆ društvo za proizvodnju i preradu metala d.o.o.</item>
      <item>Županijsko državno odvjetništvo u Varaždinu, Braće Radića 2, 42000 Varaždin</item>
      <item>Zagrebačka banka d.d., Trg bana J. Jelačića 10, 10000 Zagreb</item>
      <item>Raiffeisenbank Austria d.d., Magazinska cesta 69, 10000 Zagreb</item>
      <item>J&amp;T BANKA d.d., Međimurska 28, 42000 Varaždin</item>
      <item>Policijska postaja Varaždin, Augusta Cesarca 18, 42000 Varaždin</item>
      <item>Policijska postaja Novi Marof, Franjevačka Ulica 1, 42220 Novi Marof</item>
    </derivirana_varijabla>
  </DomainObject.Predmet.OstaliListFormatedWithAdressOIB>
  <DomainObject.Predmet.OstaliListNazivFormated>
    <izvorni_sadrzaj>
      <item>Trgovački sud u Varaždinu - sudski registar</item>
      <item>Danica Vuraić</item>
      <item>Dražen Vuraić</item>
      <item>Županijsko državno odvjetništvo u Varaždinu</item>
      <item>Zagrebačka banka d.d.</item>
      <item>Raiffeisenbank Austria d.d.</item>
      <item>J&amp;T BANKA d.d.</item>
      <item>Policijska postaja Varaždin</item>
      <item>Policijska postaja Novi Marof</item>
    </izvorni_sadrzaj>
    <derivirana_varijabla naziv="DomainObject.Predmet.OstaliListNazivFormated_1">
      <item>Trgovački sud u Varaždinu - sudski registar</item>
      <item>Danica Vuraić</item>
      <item>Dražen Vuraić</item>
      <item>Županijsko državno odvjetništvo u Varaždinu</item>
      <item>Zagrebačka banka d.d.</item>
      <item>Raiffeisenbank Austria d.d.</item>
      <item>J&amp;T BANKA d.d.</item>
      <item>Policijska postaja Varaždin</item>
      <item>Policijska postaja Novi Marof</item>
    </derivirana_varijabla>
  </DomainObject.Predmet.OstaliListNazivFormated>
  <DomainObject.Predmet.OstaliListNazivFormatedOIB>
    <izvorni_sadrzaj>
      <item>Trgovački sud u Varaždinu - sudski registar, OIB 07397915111</item>
      <item>Danica Vuraić, OIB 06245969572</item>
      <item>Dražen Vuraić, OIB 04386950264</item>
      <item>Županijsko državno odvjetništvo u Varaždinu</item>
      <item>Zagrebačka banka d.d.</item>
      <item>Raiffeisenbank Austria d.d.</item>
      <item>J&amp;T BANKA d.d.</item>
      <item>Policijska postaja Varaždin</item>
      <item>Policijska postaja Novi Marof</item>
    </izvorni_sadrzaj>
    <derivirana_varijabla naziv="DomainObject.Predmet.OstaliListNazivFormatedOIB_1">
      <item>Trgovački sud u Varaždinu - sudski registar, OIB 07397915111</item>
      <item>Danica Vuraić, OIB 06245969572</item>
      <item>Dražen Vuraić, OIB 04386950264</item>
      <item>Županijsko državno odvjetništvo u Varaždinu</item>
      <item>Zagrebačka banka d.d.</item>
      <item>Raiffeisenbank Austria d.d.</item>
      <item>J&amp;T BANKA d.d.</item>
      <item>Policijska postaja Varaždin</item>
      <item>Policijska postaja Novi Marof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svibnja 2021.</izvorni_sadrzaj>
    <derivirana_varijabla naziv="DomainObject.Datum_1">17. svibnja 2021.</derivirana_varijabla>
  </DomainObject.Datum>
  <DomainObject.PoslovniBrojDokumenta>
    <izvorni_sadrzaj>St-243/2021-11</izvorni_sadrzaj>
    <derivirana_varijabla naziv="DomainObject.PoslovniBrojDokumenta_1">St-243/2021-11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METAL-VURAIĆ društvo za proizvodnju i preradu metala d.o.o.</izvorni_sadrzaj>
    <derivirana_varijabla naziv="DomainObject.Predmet.ProtustrankaIDrugi_1">METAL-VURAIĆ društvo za proizvodnju i preradu metala d.o.o.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METAL-VURAIĆ društvo za proizvodnju i preradu metala d.o.o., OIB 60114446128, Breznički Hum 5, 42225 Hum Breznički</izvorni_sadrzaj>
    <derivirana_varijabla naziv="DomainObject.Predmet.ProtustrankaIDrugiAdressOIB_1">METAL-VURAIĆ društvo za proizvodnju i preradu metala d.o.o., OIB 60114446128, Breznički Hum 5, 42225 Hum Breznički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METAL-VURAIĆ društvo za proizvodnju i preradu metala d.o.o.</item>
      <item>Financijska agencija</item>
      <item>Trgovački sud u Varaždinu - sudski registar</item>
      <item>Danica Vuraić</item>
      <item>Dražen Vuraić</item>
      <item>Županijsko državno odvjetništvo u Varaždinu</item>
      <item>Zagrebačka banka d.d.</item>
      <item>Raiffeisenbank Austria d.d.</item>
      <item>J&amp;T BANKA d.d.</item>
      <item>Policijska postaja Varaždin</item>
      <item>Policijska postaja Novi Marof</item>
    </izvorni_sadrzaj>
    <derivirana_varijabla naziv="DomainObject.Predmet.SudioniciListNaziv_1">
      <item>METAL-VURAIĆ društvo za proizvodnju i preradu metala d.o.o.</item>
      <item>Financijska agencija</item>
      <item>Trgovački sud u Varaždinu - sudski registar</item>
      <item>Danica Vuraić</item>
      <item>Dražen Vuraić</item>
      <item>Županijsko državno odvjetništvo u Varaždinu</item>
      <item>Zagrebačka banka d.d.</item>
      <item>Raiffeisenbank Austria d.d.</item>
      <item>J&amp;T BANKA d.d.</item>
      <item>Policijska postaja Varaždin</item>
      <item>Policijska postaja Novi Marof</item>
    </derivirana_varijabla>
  </DomainObject.Predmet.SudioniciListNaziv>
  <DomainObject.Predmet.SudioniciListAdressOIB>
    <izvorni_sadrzaj>
      <item>METAL-VURAIĆ društvo za proizvodnju i preradu metala d.o.o., OIB 60114446128, Breznički Hum 5,42225 Hum Breznički</item>
      <item>Financijska agencija, OIB 85821130368, A.CESARCA 2,42000 Varaždin</item>
      <item>Trgovački sud u Varaždinu - sudski registar, OIB 07397915111, Braće Radića 2,42000 Varaždin</item>
      <item>Danica Vuraić, OIB 06245969572, Hum Breznički 5,42225 Hum Breznički</item>
      <item>Dražen Vuraić, OIB 04386950264, Breznički Hum 4a,42225 Hum Breznički</item>
      <item>Županijsko državno odvjetništvo u Varaždinu, Braće Radića 2,42000 Varaždin</item>
      <item>Zagrebačka banka d.d., Trg bana J. Jelačića 10,10000 Zagreb</item>
      <item>Raiffeisenbank Austria d.d., Magazinska cesta 69,10000 Zagreb</item>
      <item>J&amp;T BANKA d.d., Međimurska 28,42000 Varaždin</item>
      <item>Policijska postaja Varaždin, Augusta Cesarca 18,42000 Varaždin</item>
      <item>Policijska postaja Novi Marof, Franjevačka Ulica 1,42220 Novi Marof</item>
    </izvorni_sadrzaj>
    <derivirana_varijabla naziv="DomainObject.Predmet.SudioniciListAdressOIB_1">
      <item>METAL-VURAIĆ društvo za proizvodnju i preradu metala d.o.o., OIB 60114446128, Breznički Hum 5,42225 Hum Breznički</item>
      <item>Financijska agencija, OIB 85821130368, A.CESARCA 2,42000 Varaždin</item>
      <item>Trgovački sud u Varaždinu - sudski registar, OIB 07397915111, Braće Radića 2,42000 Varaždin</item>
      <item>Danica Vuraić, OIB 06245969572, Hum Breznički 5,42225 Hum Breznički</item>
      <item>Dražen Vuraić, OIB 04386950264, Breznički Hum 4a,42225 Hum Breznički</item>
      <item>Županijsko državno odvjetništvo u Varaždinu, Braće Radića 2,42000 Varaždin</item>
      <item>Zagrebačka banka d.d., Trg bana J. Jelačića 10,10000 Zagreb</item>
      <item>Raiffeisenbank Austria d.d., Magazinska cesta 69,10000 Zagreb</item>
      <item>J&amp;T BANKA d.d., Međimurska 28,42000 Varaždin</item>
      <item>Policijska postaja Varaždin, Augusta Cesarca 18,42000 Varaždin</item>
      <item>Policijska postaja Novi Marof, Franjevačka Ulica 1,42220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60114446128</item>
      <item>, OIB 85821130368</item>
      <item>, OIB 07397915111</item>
      <item>, OIB 06245969572</item>
      <item>, OIB 04386950264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60114446128</item>
      <item>, OIB 85821130368</item>
      <item>, OIB 07397915111</item>
      <item>, OIB 06245969572</item>
      <item>, OIB 04386950264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travnja 2021.</izvorni_sadrzaj>
    <derivirana_varijabla naziv="DomainObject.Predmet.DatumPocetkaProcesa_1">22.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5BD7A0-2ED2-4E7E-98B8-89F1EF387513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654</properties:Words>
  <properties:Characters>3594</properties:Characters>
  <properties:Lines>136</properties:Lines>
  <properties:Paragraphs>43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2021-04-26T11:01:00Z</dcterms:created>
  <dc:creator>Mirjana Mlinarić</dc:creator>
  <cp:lastModifiedBy>Nevenka Vuković</cp:lastModifiedBy>
  <cp:lastPrinted>2021-05-17T08:43:00Z</cp:lastPrinted>
  <dcterms:modified xmlns:xsi="http://www.w3.org/2001/XMLSchema-instance" xsi:type="dcterms:W3CDTF">2021-05-17T08:50:00Z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St-243/2021-11 / Zapisnik - Ročište radi rasprave o uvjetima za otvaranje steč. post. (St-243-21-11 Zapisnik od 17.5.21 -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